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D2" w:rsidRDefault="00777ED2" w:rsidP="00777ED2">
      <w:pPr>
        <w:pStyle w:val="NoSpacing"/>
      </w:pPr>
      <w:r>
        <w:rPr>
          <w:u w:val="single"/>
        </w:rPr>
        <w:t>William WHITE</w:t>
      </w:r>
      <w:r>
        <w:t xml:space="preserve">      (fl.1480)</w:t>
      </w:r>
    </w:p>
    <w:p w:rsidR="00777ED2" w:rsidRDefault="00777ED2" w:rsidP="00777ED2">
      <w:pPr>
        <w:pStyle w:val="NoSpacing"/>
      </w:pPr>
      <w:r>
        <w:t>of Broad Street Ward, London.</w:t>
      </w:r>
    </w:p>
    <w:p w:rsidR="00777ED2" w:rsidRDefault="00777ED2" w:rsidP="00777ED2">
      <w:pPr>
        <w:pStyle w:val="NoSpacing"/>
      </w:pPr>
    </w:p>
    <w:p w:rsidR="00777ED2" w:rsidRDefault="00777ED2" w:rsidP="00777ED2">
      <w:pPr>
        <w:pStyle w:val="NoSpacing"/>
      </w:pPr>
    </w:p>
    <w:p w:rsidR="00777ED2" w:rsidRDefault="00777ED2" w:rsidP="00777ED2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777ED2" w:rsidRDefault="00777ED2" w:rsidP="00777ED2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777ED2" w:rsidRDefault="00777ED2" w:rsidP="00777ED2">
      <w:pPr>
        <w:pStyle w:val="NoSpacing"/>
      </w:pPr>
      <w:r>
        <w:tab/>
      </w:r>
      <w:r>
        <w:tab/>
        <w:t xml:space="preserve">lending to Edward </w:t>
      </w:r>
      <w:r w:rsidR="00B26CC4">
        <w:t>IV</w:t>
      </w:r>
      <w:bookmarkStart w:id="0" w:name="_GoBack"/>
      <w:bookmarkEnd w:id="0"/>
      <w:r>
        <w:t>.</w:t>
      </w:r>
    </w:p>
    <w:p w:rsidR="00777ED2" w:rsidRDefault="00777ED2" w:rsidP="00777ED2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777ED2" w:rsidRDefault="00777ED2" w:rsidP="00777ED2">
      <w:pPr>
        <w:pStyle w:val="NoSpacing"/>
      </w:pPr>
    </w:p>
    <w:p w:rsidR="00777ED2" w:rsidRDefault="00777ED2" w:rsidP="00777ED2">
      <w:pPr>
        <w:pStyle w:val="NoSpacing"/>
      </w:pPr>
    </w:p>
    <w:p w:rsidR="00E47068" w:rsidRPr="00777ED2" w:rsidRDefault="00777ED2" w:rsidP="00777ED2">
      <w:pPr>
        <w:pStyle w:val="NoSpacing"/>
      </w:pPr>
      <w:r>
        <w:t>8 September 2013</w:t>
      </w:r>
    </w:p>
    <w:sectPr w:rsidR="00E47068" w:rsidRPr="00777E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ED2" w:rsidRDefault="00777ED2" w:rsidP="00920DE3">
      <w:pPr>
        <w:spacing w:after="0" w:line="240" w:lineRule="auto"/>
      </w:pPr>
      <w:r>
        <w:separator/>
      </w:r>
    </w:p>
  </w:endnote>
  <w:endnote w:type="continuationSeparator" w:id="0">
    <w:p w:rsidR="00777ED2" w:rsidRDefault="00777E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ED2" w:rsidRDefault="00777ED2" w:rsidP="00920DE3">
      <w:pPr>
        <w:spacing w:after="0" w:line="240" w:lineRule="auto"/>
      </w:pPr>
      <w:r>
        <w:separator/>
      </w:r>
    </w:p>
  </w:footnote>
  <w:footnote w:type="continuationSeparator" w:id="0">
    <w:p w:rsidR="00777ED2" w:rsidRDefault="00777E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ED2"/>
    <w:rsid w:val="00120749"/>
    <w:rsid w:val="00624CAE"/>
    <w:rsid w:val="00777ED2"/>
    <w:rsid w:val="00920DE3"/>
    <w:rsid w:val="00B26CC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7E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7E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2013-09-08T10:38:00Z</dcterms:created>
  <dcterms:modified xsi:type="dcterms:W3CDTF">2013-09-08T10:42:00Z</dcterms:modified>
</cp:coreProperties>
</file>